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FA4E5B">
        <w:rPr>
          <w:rFonts w:ascii="Times New Roman" w:hAnsi="Times New Roman"/>
          <w:b/>
          <w:noProof/>
          <w:sz w:val="44"/>
          <w:szCs w:val="44"/>
        </w:rPr>
        <w:t>Oxford Picture Dictionary 2</w:t>
      </w:r>
      <w:r w:rsidR="00FA4E5B" w:rsidRPr="00FA4E5B">
        <w:rPr>
          <w:rFonts w:ascii="Times New Roman" w:hAnsi="Times New Roman"/>
          <w:b/>
          <w:noProof/>
          <w:sz w:val="44"/>
          <w:szCs w:val="44"/>
          <w:vertAlign w:val="superscript"/>
        </w:rPr>
        <w:t>nd</w:t>
      </w:r>
      <w:r w:rsidR="00FA4E5B">
        <w:rPr>
          <w:rFonts w:ascii="Times New Roman" w:hAnsi="Times New Roman"/>
          <w:b/>
          <w:noProof/>
          <w:sz w:val="44"/>
          <w:szCs w:val="44"/>
        </w:rPr>
        <w:t xml:space="preserve"> Ed.</w:t>
      </w:r>
    </w:p>
    <w:p w:rsidR="006562EB" w:rsidRPr="006E13DF" w:rsidRDefault="001E4563" w:rsidP="00384E4B">
      <w:pPr>
        <w:rPr>
          <w:rFonts w:ascii="Arial" w:hAnsi="Arial" w:cs="Arial"/>
        </w:rPr>
      </w:pPr>
      <w:r w:rsidRPr="001E4563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8E0BAD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E0BAD" w:rsidRPr="009C3DEB" w:rsidRDefault="008E0BAD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8E0BAD" w:rsidRPr="008E0BAD" w:rsidRDefault="008E0BAD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E0BAD">
              <w:rPr>
                <w:rFonts w:ascii="Times New Roman" w:hAnsi="Times New Roman"/>
                <w:color w:val="000000"/>
              </w:rPr>
              <w:t>regulations</w:t>
            </w:r>
          </w:p>
        </w:tc>
        <w:tc>
          <w:tcPr>
            <w:tcW w:w="6693" w:type="dxa"/>
          </w:tcPr>
          <w:p w:rsidR="008E0BAD" w:rsidRPr="009C3DEB" w:rsidRDefault="008E0BAD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E0BAD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E0BAD" w:rsidRPr="009C3DEB" w:rsidRDefault="008E0BAD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8E0BAD" w:rsidRPr="008E0BAD" w:rsidRDefault="008E0BAD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E0BAD">
              <w:rPr>
                <w:rFonts w:ascii="Times New Roman" w:hAnsi="Times New Roman"/>
                <w:color w:val="000000"/>
              </w:rPr>
              <w:t>workplace</w:t>
            </w:r>
          </w:p>
        </w:tc>
        <w:tc>
          <w:tcPr>
            <w:tcW w:w="6693" w:type="dxa"/>
          </w:tcPr>
          <w:p w:rsidR="008E0BAD" w:rsidRPr="009C3DEB" w:rsidRDefault="008E0BAD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E0BAD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E0BAD" w:rsidRPr="009C3DEB" w:rsidRDefault="008E0BAD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8E0BAD" w:rsidRPr="008E0BAD" w:rsidRDefault="008E0BAD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E0BAD">
              <w:rPr>
                <w:rFonts w:ascii="Times New Roman" w:hAnsi="Times New Roman"/>
                <w:color w:val="000000"/>
              </w:rPr>
              <w:t>time clock</w:t>
            </w:r>
          </w:p>
        </w:tc>
        <w:tc>
          <w:tcPr>
            <w:tcW w:w="6693" w:type="dxa"/>
          </w:tcPr>
          <w:p w:rsidR="008E0BAD" w:rsidRPr="009C3DEB" w:rsidRDefault="008E0BAD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E0BAD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E0BAD" w:rsidRPr="009C3DEB" w:rsidRDefault="008E0BAD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8E0BAD" w:rsidRPr="008E0BAD" w:rsidRDefault="008E0BAD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E0BAD">
              <w:rPr>
                <w:rFonts w:ascii="Times New Roman" w:hAnsi="Times New Roman"/>
                <w:color w:val="000000"/>
              </w:rPr>
              <w:t>supervisor</w:t>
            </w:r>
          </w:p>
        </w:tc>
        <w:tc>
          <w:tcPr>
            <w:tcW w:w="6693" w:type="dxa"/>
          </w:tcPr>
          <w:p w:rsidR="008E0BAD" w:rsidRPr="009C3DEB" w:rsidRDefault="008E0BAD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E0BAD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E0BAD" w:rsidRPr="009C3DEB" w:rsidRDefault="008E0BAD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8E0BAD" w:rsidRPr="008E0BAD" w:rsidRDefault="008E0BAD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E0BAD">
              <w:rPr>
                <w:rFonts w:ascii="Times New Roman" w:hAnsi="Times New Roman"/>
                <w:color w:val="000000"/>
              </w:rPr>
              <w:t>payroll</w:t>
            </w:r>
          </w:p>
        </w:tc>
        <w:tc>
          <w:tcPr>
            <w:tcW w:w="6693" w:type="dxa"/>
          </w:tcPr>
          <w:p w:rsidR="008E0BAD" w:rsidRPr="009C3DEB" w:rsidRDefault="008E0BAD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E0BAD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E0BAD" w:rsidRPr="009C3DEB" w:rsidRDefault="008E0BAD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8E0BAD" w:rsidRPr="008E0BAD" w:rsidRDefault="008E0BAD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E0BAD">
              <w:rPr>
                <w:rFonts w:ascii="Times New Roman" w:hAnsi="Times New Roman"/>
                <w:color w:val="000000"/>
              </w:rPr>
              <w:t>paystub</w:t>
            </w:r>
          </w:p>
        </w:tc>
        <w:tc>
          <w:tcPr>
            <w:tcW w:w="6693" w:type="dxa"/>
          </w:tcPr>
          <w:p w:rsidR="008E0BAD" w:rsidRPr="009C3DEB" w:rsidRDefault="008E0BAD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E0BAD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E0BAD" w:rsidRPr="009C3DEB" w:rsidRDefault="008E0BAD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8E0BAD" w:rsidRPr="008E0BAD" w:rsidRDefault="008E0BAD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E0BAD">
              <w:rPr>
                <w:rFonts w:ascii="Times New Roman" w:hAnsi="Times New Roman"/>
                <w:color w:val="000000"/>
              </w:rPr>
              <w:t>wages</w:t>
            </w:r>
          </w:p>
        </w:tc>
        <w:tc>
          <w:tcPr>
            <w:tcW w:w="6693" w:type="dxa"/>
          </w:tcPr>
          <w:p w:rsidR="008E0BAD" w:rsidRPr="009C3DEB" w:rsidRDefault="008E0BAD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E0BAD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E0BAD" w:rsidRPr="009C3DEB" w:rsidRDefault="008E0BAD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8E0BAD" w:rsidRPr="008E0BAD" w:rsidRDefault="008E0BAD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8E0BAD">
              <w:rPr>
                <w:rFonts w:ascii="Times New Roman" w:hAnsi="Times New Roman"/>
                <w:color w:val="000000"/>
              </w:rPr>
              <w:t>deductions</w:t>
            </w:r>
          </w:p>
        </w:tc>
        <w:tc>
          <w:tcPr>
            <w:tcW w:w="6693" w:type="dxa"/>
          </w:tcPr>
          <w:p w:rsidR="008E0BAD" w:rsidRPr="009C3DEB" w:rsidRDefault="008E0BAD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E0BAD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E0BAD" w:rsidRPr="009C3DEB" w:rsidRDefault="008E0BAD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8E0BAD" w:rsidRPr="008E0BAD" w:rsidRDefault="008E0BAD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8E0BAD">
              <w:rPr>
                <w:rFonts w:ascii="Times New Roman" w:hAnsi="Times New Roman"/>
                <w:color w:val="000000"/>
              </w:rPr>
              <w:t>paycheck</w:t>
            </w:r>
          </w:p>
        </w:tc>
        <w:tc>
          <w:tcPr>
            <w:tcW w:w="6693" w:type="dxa"/>
          </w:tcPr>
          <w:p w:rsidR="008E0BAD" w:rsidRPr="009C3DEB" w:rsidRDefault="008E0BAD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E0BAD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E0BAD" w:rsidRPr="009C3DEB" w:rsidRDefault="008E0BAD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8E0BAD" w:rsidRPr="008E0BAD" w:rsidRDefault="008E0BAD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8E0BAD" w:rsidRPr="009C3DEB" w:rsidRDefault="008E0BAD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BAD" w:rsidRDefault="008E0BAD" w:rsidP="00814CB4">
      <w:r>
        <w:separator/>
      </w:r>
    </w:p>
  </w:endnote>
  <w:endnote w:type="continuationSeparator" w:id="1">
    <w:p w:rsidR="008E0BAD" w:rsidRDefault="008E0BAD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BB2" w:rsidRDefault="00F80BB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BB2" w:rsidRDefault="00F80BB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BAD" w:rsidRDefault="008E0BAD" w:rsidP="00814CB4">
      <w:r>
        <w:separator/>
      </w:r>
    </w:p>
  </w:footnote>
  <w:footnote w:type="continuationSeparator" w:id="1">
    <w:p w:rsidR="008E0BAD" w:rsidRDefault="008E0BAD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BB2" w:rsidRDefault="00F80BB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8E0BAD">
      <w:rPr>
        <w:rFonts w:ascii="Times New Roman" w:hAnsi="Times New Roman"/>
        <w:color w:val="4F6228" w:themeColor="accent3" w:themeShade="80"/>
        <w:sz w:val="32"/>
        <w:szCs w:val="32"/>
      </w:rPr>
      <w:t>5</w:t>
    </w:r>
    <w:r w:rsidR="000121A2">
      <w:rPr>
        <w:rFonts w:ascii="Times New Roman" w:hAnsi="Times New Roman"/>
        <w:color w:val="4F6228" w:themeColor="accent3" w:themeShade="80"/>
        <w:sz w:val="32"/>
        <w:szCs w:val="32"/>
      </w:rPr>
      <w:t xml:space="preserve"> </w:t>
    </w:r>
    <w:r w:rsidR="00F80BB2">
      <w:rPr>
        <w:rFonts w:ascii="Times New Roman" w:hAnsi="Times New Roman"/>
        <w:color w:val="4F6228" w:themeColor="accent3" w:themeShade="80"/>
        <w:sz w:val="32"/>
        <w:szCs w:val="32"/>
      </w:rPr>
      <w:t xml:space="preserve">Job </w:t>
    </w:r>
    <w:r w:rsidR="00F80BB2">
      <w:rPr>
        <w:rFonts w:ascii="Times New Roman" w:hAnsi="Times New Roman"/>
        <w:color w:val="4F6228" w:themeColor="accent3" w:themeShade="80"/>
        <w:sz w:val="32"/>
        <w:szCs w:val="32"/>
      </w:rPr>
      <w:t>Keeping</w:t>
    </w:r>
    <w:r w:rsidR="008E0BAD">
      <w:rPr>
        <w:rFonts w:ascii="Times New Roman" w:hAnsi="Times New Roman"/>
        <w:color w:val="4F6228" w:themeColor="accent3" w:themeShade="80"/>
        <w:sz w:val="32"/>
        <w:szCs w:val="32"/>
      </w:rPr>
      <w:t xml:space="preserve"> Skills</w:t>
    </w:r>
  </w:p>
  <w:p w:rsidR="009D61E2" w:rsidRDefault="009D61E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BB2" w:rsidRDefault="00F80BB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2769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1E4563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4563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8E0BAD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3E92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0BB2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PD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OPDvocabulary.template</Template>
  <TotalTime>1</TotalTime>
  <Pages>1</Pages>
  <Words>63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2009-03-11T18:24:00Z</cp:lastPrinted>
  <dcterms:created xsi:type="dcterms:W3CDTF">2009-05-24T16:46:00Z</dcterms:created>
  <dcterms:modified xsi:type="dcterms:W3CDTF">2009-05-24T18:40:00Z</dcterms:modified>
</cp:coreProperties>
</file>